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24C5">
        <w:rPr>
          <w:b/>
          <w:noProof/>
          <w:sz w:val="24"/>
        </w:rPr>
        <w:t>RAN</w:t>
      </w:r>
      <w:fldSimple w:instr=" DOCPROPERTY  TSG/WGRef  \* MERGEFORMAT ">
        <w:r w:rsidR="001524C5">
          <w:rPr>
            <w:b/>
            <w:noProof/>
            <w:sz w:val="24"/>
          </w:rPr>
          <w:t xml:space="preserve">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524C5">
          <w:rPr>
            <w:b/>
            <w:noProof/>
            <w:sz w:val="24"/>
          </w:rPr>
          <w:t>92-e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17180">
          <w:rPr>
            <w:b/>
            <w:i/>
            <w:noProof/>
            <w:sz w:val="28"/>
          </w:rPr>
          <w:t>R5-215383</w:t>
        </w:r>
      </w:fldSimple>
    </w:p>
    <w:p w:rsidR="001E41F3" w:rsidRDefault="004466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24C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524C5">
          <w:rPr>
            <w:b/>
            <w:noProof/>
            <w:sz w:val="24"/>
          </w:rPr>
          <w:t>16</w:t>
        </w:r>
        <w:r w:rsidR="001524C5" w:rsidRPr="001524C5">
          <w:rPr>
            <w:b/>
            <w:noProof/>
            <w:sz w:val="24"/>
            <w:vertAlign w:val="superscript"/>
          </w:rPr>
          <w:t>th</w:t>
        </w:r>
        <w:r w:rsidR="001524C5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24C5">
          <w:rPr>
            <w:b/>
            <w:noProof/>
            <w:sz w:val="24"/>
          </w:rPr>
          <w:t>27</w:t>
        </w:r>
        <w:r w:rsidR="001524C5" w:rsidRPr="001524C5">
          <w:rPr>
            <w:b/>
            <w:noProof/>
            <w:sz w:val="24"/>
            <w:vertAlign w:val="superscript"/>
          </w:rPr>
          <w:t>th</w:t>
        </w:r>
        <w:r w:rsidR="001524C5">
          <w:rPr>
            <w:b/>
            <w:noProof/>
            <w:sz w:val="24"/>
          </w:rPr>
          <w:t xml:space="preserve"> August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60C" w:rsidP="00A520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4955">
                <w:rPr>
                  <w:b/>
                  <w:noProof/>
                  <w:sz w:val="28"/>
                </w:rPr>
                <w:t>36.579-</w:t>
              </w:r>
              <w:r w:rsidR="00A5200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60C" w:rsidP="006171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7180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660C" w:rsidP="008C49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4955">
                <w:rPr>
                  <w:b/>
                  <w:noProof/>
                  <w:sz w:val="28"/>
                </w:rPr>
                <w:t>-</w:t>
              </w:r>
            </w:fldSimple>
            <w:r w:rsidR="008C49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60C" w:rsidP="008C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28D0">
                <w:rPr>
                  <w:b/>
                  <w:noProof/>
                  <w:sz w:val="28"/>
                </w:rPr>
                <w:t>15</w:t>
              </w:r>
              <w:r w:rsidR="008C4955">
                <w:rPr>
                  <w:b/>
                  <w:noProof/>
                  <w:sz w:val="28"/>
                </w:rPr>
                <w:t>.</w:t>
              </w:r>
            </w:fldSimple>
            <w:r w:rsidR="000E28D0">
              <w:rPr>
                <w:b/>
                <w:noProof/>
                <w:sz w:val="28"/>
              </w:rPr>
              <w:t>2</w:t>
            </w:r>
            <w:r w:rsidR="008C49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5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XCAP Root URI</w:t>
            </w:r>
            <w:r w:rsidR="000F6C2E">
              <w:t xml:space="preserve"> in HTTP GET Requests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58DE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Solutions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58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0B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TEI14_Test, </w:t>
            </w:r>
            <w:r w:rsidR="00DB58DE">
              <w:t>MCPTT-</w:t>
            </w:r>
            <w:proofErr w:type="spellStart"/>
            <w:r w:rsidR="00DB58DE">
              <w:t>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60C" w:rsidP="00617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58DE">
                <w:rPr>
                  <w:noProof/>
                </w:rPr>
                <w:t>2021-08-0</w:t>
              </w:r>
              <w:r w:rsidR="00617180">
                <w:rPr>
                  <w:noProof/>
                </w:rPr>
                <w:t>6</w:t>
              </w:r>
            </w:fldSimple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5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60C" w:rsidP="00617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58DE">
                <w:rPr>
                  <w:noProof/>
                </w:rPr>
                <w:t>Rel-1</w:t>
              </w:r>
              <w:r w:rsidR="00617180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 Simulating HTTP(S) Proxy shall expect complete XCAP URI in HTTP Re</w:t>
            </w:r>
            <w:r w:rsidR="00F7037D">
              <w:rPr>
                <w:noProof/>
              </w:rPr>
              <w:t>q</w:t>
            </w:r>
            <w:r>
              <w:rPr>
                <w:noProof/>
              </w:rPr>
              <w:t>uest-URI rather than the relative path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50294" w:rsidRDefault="00DD4450" w:rsidP="00E502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1B7B">
              <w:rPr>
                <w:noProof/>
              </w:rPr>
              <w:t>Relative path modified for Request URI for UECONFIG</w:t>
            </w:r>
          </w:p>
          <w:p w:rsidR="00DD4450" w:rsidRPr="00E50294" w:rsidRDefault="00DD4450" w:rsidP="00DD44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1B7B">
              <w:rPr>
                <w:noProof/>
              </w:rPr>
              <w:t>Relative path modified for Request URI for UEUSERPROF</w:t>
            </w:r>
          </w:p>
          <w:p w:rsidR="00DD4450" w:rsidRPr="00E50294" w:rsidRDefault="00DD4450" w:rsidP="00DD44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1B7B">
              <w:rPr>
                <w:noProof/>
              </w:rPr>
              <w:t>Relative path modified for Request URI for UESERVCONFIG</w:t>
            </w:r>
          </w:p>
          <w:p w:rsidR="00E50294" w:rsidRDefault="00DD4450" w:rsidP="00DD44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1B7B">
              <w:rPr>
                <w:noProof/>
              </w:rPr>
              <w:t>Relative path modified for Request URI for GROUPCONFIG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Validation for Request URI will fail for HTTP Request to Proxy Server targetted for CMS/GMS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4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</w:t>
            </w:r>
            <w:r w:rsidR="00F21B7E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B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B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145D43"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48AA" w:rsidRDefault="004048AA" w:rsidP="004048AA">
      <w:pPr>
        <w:rPr>
          <w:rFonts w:ascii="Arial" w:hAnsi="Arial" w:cs="Arial"/>
          <w:color w:val="0070C0"/>
          <w:sz w:val="28"/>
          <w:szCs w:val="28"/>
        </w:rPr>
      </w:pPr>
      <w:r w:rsidRPr="00704EEF">
        <w:rPr>
          <w:rFonts w:ascii="Arial" w:hAnsi="Arial" w:cs="Arial"/>
          <w:color w:val="0070C0"/>
          <w:sz w:val="28"/>
          <w:szCs w:val="28"/>
        </w:rPr>
        <w:lastRenderedPageBreak/>
        <w:t>&lt;Start of modification&gt;</w:t>
      </w:r>
    </w:p>
    <w:p w:rsidR="00DB7A4D" w:rsidRPr="00777FBC" w:rsidRDefault="00DB7A4D" w:rsidP="00DB7A4D">
      <w:pPr>
        <w:pStyle w:val="Heading4"/>
      </w:pPr>
      <w:bookmarkStart w:id="3" w:name="_Toc20908975"/>
      <w:bookmarkStart w:id="4" w:name="_Toc27678114"/>
      <w:bookmarkStart w:id="5" w:name="_Toc36037136"/>
      <w:bookmarkStart w:id="6" w:name="_Toc44398213"/>
      <w:bookmarkStart w:id="7" w:name="_Toc52382398"/>
      <w:bookmarkStart w:id="8" w:name="_Toc60687307"/>
      <w:bookmarkStart w:id="9" w:name="_Toc68726472"/>
      <w:bookmarkStart w:id="10" w:name="_Toc75786398"/>
      <w:r w:rsidRPr="00777FBC">
        <w:lastRenderedPageBreak/>
        <w:t>5.5.4.2</w:t>
      </w:r>
      <w:r w:rsidRPr="00777FBC"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B7A4D" w:rsidRPr="00777FBC" w:rsidRDefault="00DB7A4D" w:rsidP="00DB7A4D">
      <w:pPr>
        <w:pStyle w:val="TH"/>
        <w:rPr>
          <w:lang w:eastAsia="ko-KR"/>
        </w:rPr>
      </w:pPr>
      <w:r w:rsidRPr="00777FBC">
        <w:t>Table 5.5.4.2-1: HTTP GET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126"/>
        <w:gridCol w:w="2126"/>
        <w:gridCol w:w="1418"/>
        <w:gridCol w:w="1134"/>
      </w:tblGrid>
      <w:tr w:rsidR="00DB7A4D" w:rsidRPr="00777FBC" w:rsidTr="009C3A3A">
        <w:trPr>
          <w:cantSplit/>
          <w:jc w:val="center"/>
        </w:trPr>
        <w:tc>
          <w:tcPr>
            <w:tcW w:w="9639" w:type="dxa"/>
            <w:gridSpan w:val="5"/>
          </w:tcPr>
          <w:p w:rsidR="00DB7A4D" w:rsidRPr="00777FBC" w:rsidRDefault="00DB7A4D" w:rsidP="009C3A3A">
            <w:pPr>
              <w:pStyle w:val="TAL"/>
              <w:rPr>
                <w:rFonts w:cs="Arial"/>
                <w:szCs w:val="18"/>
              </w:rPr>
            </w:pPr>
            <w:r w:rsidRPr="00777FBC">
              <w:t>Derivation Path: RFC 2616 [26]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H"/>
              <w:rPr>
                <w:bCs/>
              </w:rPr>
            </w:pPr>
            <w:r w:rsidRPr="00777FBC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H"/>
              <w:rPr>
                <w:bCs/>
              </w:rPr>
            </w:pPr>
            <w:r w:rsidRPr="00777FB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7A4D" w:rsidRPr="00777FBC" w:rsidRDefault="00DB7A4D" w:rsidP="009C3A3A">
            <w:pPr>
              <w:pStyle w:val="TAH"/>
              <w:rPr>
                <w:bCs/>
              </w:rPr>
            </w:pPr>
            <w:r w:rsidRPr="00777FBC">
              <w:rPr>
                <w:bCs/>
              </w:rPr>
              <w:t>Comment</w:t>
            </w: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H"/>
              <w:rPr>
                <w:bCs/>
              </w:rPr>
            </w:pPr>
            <w:r w:rsidRPr="00777FBC">
              <w:rPr>
                <w:bCs/>
              </w:rPr>
              <w:t>Reference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H"/>
              <w:rPr>
                <w:bCs/>
              </w:rPr>
            </w:pPr>
            <w:r w:rsidRPr="00777FBC">
              <w:rPr>
                <w:bCs/>
              </w:rPr>
              <w:t>Condition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rPr>
                <w:b/>
                <w:bCs/>
              </w:rPr>
              <w:t>Request-Line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t xml:space="preserve">  Method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"GET"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4D" w:rsidRPr="00777FBC" w:rsidRDefault="00DB7A4D" w:rsidP="009C3A3A">
            <w:pPr>
              <w:pStyle w:val="TAL"/>
            </w:pPr>
            <w:r w:rsidRPr="00777FBC">
              <w:t xml:space="preserve">  Request-URI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t xml:space="preserve">    </w:t>
            </w:r>
            <w:proofErr w:type="spellStart"/>
            <w:r w:rsidRPr="00777FBC">
              <w:t>uri</w:t>
            </w:r>
            <w:proofErr w:type="spellEnd"/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proofErr w:type="spellStart"/>
            <w:r w:rsidRPr="00777FBC">
              <w:t>tsc_MCX_IdMS_auth_UriPath</w:t>
            </w:r>
            <w:proofErr w:type="spellEnd"/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 xml:space="preserve">points to the Authorisation endpoint of the </w:t>
            </w:r>
            <w:proofErr w:type="spellStart"/>
            <w:r w:rsidRPr="00777FBC">
              <w:t>IdM</w:t>
            </w:r>
            <w:proofErr w:type="spellEnd"/>
            <w:r w:rsidRPr="00777FBC">
              <w:t xml:space="preserve"> Server</w:t>
            </w: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  <w:r w:rsidRPr="00777FBC">
              <w:t>TS 33.180 [94]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AUTH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proofErr w:type="spellStart"/>
            <w:r w:rsidRPr="00777FBC">
              <w:t>px_MCX_InitialConfigServer_UriPath</w:t>
            </w:r>
            <w:proofErr w:type="spellEnd"/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points to initial UE Configuration document</w:t>
            </w: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  <w:r w:rsidRPr="00777FBC">
              <w:t>TS 24.484 [14]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UEINITIALCONFIG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del w:id="11" w:author="Dhiman Ghosh" w:date="2021-08-06T13:02:00Z">
              <w:r w:rsidRPr="00777FBC" w:rsidDel="00DB7A4D">
                <w:delText xml:space="preserve">"/" &amp; </w:delText>
              </w:r>
            </w:del>
            <w:proofErr w:type="spellStart"/>
            <w:r w:rsidRPr="00777FBC">
              <w:t>tsc_MCX_CMSXCAPRootURI</w:t>
            </w:r>
            <w:proofErr w:type="spellEnd"/>
            <w:r w:rsidRPr="00777FBC">
              <w:t xml:space="preserve"> &amp; "/" &amp; AUID1 &amp; "/users/" &amp; XUID &amp; "/" &amp; MCSUEID &amp; "/mcptt-ue-configuration.xml"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points to UE Configuration document</w:t>
            </w:r>
          </w:p>
          <w:p w:rsidR="00DB7A4D" w:rsidRPr="00777FBC" w:rsidRDefault="00DB7A4D" w:rsidP="009C3A3A">
            <w:pPr>
              <w:pStyle w:val="TAL"/>
            </w:pPr>
            <w:r w:rsidRPr="00777FBC">
              <w:t>(NOTE 1a, 2, 3)</w:t>
            </w: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  <w:r w:rsidRPr="00777FBC">
              <w:t>TS 24.484 [14]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UECONFIG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del w:id="12" w:author="Dhiman Ghosh" w:date="2021-08-06T13:02:00Z">
              <w:r w:rsidRPr="00777FBC" w:rsidDel="00DB7A4D">
                <w:delText xml:space="preserve">"/" &amp; </w:delText>
              </w:r>
            </w:del>
            <w:proofErr w:type="spellStart"/>
            <w:r w:rsidRPr="00777FBC">
              <w:t>tsc_MCX_CMSXCAPRootURI</w:t>
            </w:r>
            <w:proofErr w:type="spellEnd"/>
            <w:r w:rsidRPr="00777FBC">
              <w:t xml:space="preserve"> &amp; "/" &amp; AUID2 &amp; "/users/" &amp; XUID &amp; "/</w:t>
            </w:r>
            <w:proofErr w:type="spellStart"/>
            <w:r w:rsidRPr="00777FBC">
              <w:t>mcptt</w:t>
            </w:r>
            <w:proofErr w:type="spellEnd"/>
            <w:r w:rsidRPr="00777FBC">
              <w:t xml:space="preserve">-user-profile-" &amp; profile-index &amp; ".xml" 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points to UE User Profile document</w:t>
            </w:r>
          </w:p>
          <w:p w:rsidR="00DB7A4D" w:rsidRPr="00777FBC" w:rsidRDefault="00DB7A4D" w:rsidP="009C3A3A">
            <w:pPr>
              <w:pStyle w:val="TAL"/>
            </w:pPr>
            <w:r w:rsidRPr="00777FBC">
              <w:t>(NOTE 1b, 2, 4)</w:t>
            </w: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  <w:r w:rsidRPr="00777FBC">
              <w:t>TS 24.484 [14]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UEUSERPROF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del w:id="13" w:author="Dhiman Ghosh" w:date="2021-08-06T13:03:00Z">
              <w:r w:rsidRPr="00777FBC" w:rsidDel="00DB7A4D">
                <w:delText xml:space="preserve">"/" &amp; </w:delText>
              </w:r>
            </w:del>
            <w:proofErr w:type="spellStart"/>
            <w:r w:rsidRPr="00777FBC">
              <w:t>tsc_MCX_CMSXCAPRootURI</w:t>
            </w:r>
            <w:proofErr w:type="spellEnd"/>
            <w:r w:rsidRPr="00777FBC">
              <w:t xml:space="preserve"> &amp; "/" &amp; AUID3 &amp; "/global/service-config.xml"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points to UE Service Configuration document</w:t>
            </w:r>
          </w:p>
          <w:p w:rsidR="00DB7A4D" w:rsidRPr="00777FBC" w:rsidRDefault="00DB7A4D" w:rsidP="009C3A3A">
            <w:pPr>
              <w:pStyle w:val="TAL"/>
            </w:pPr>
            <w:r w:rsidRPr="00777FBC">
              <w:t>(NOTE 1c, 2)</w:t>
            </w: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  <w:r w:rsidRPr="00777FBC">
              <w:t>TS 24.484 [14]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UESERVCONFIG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del w:id="14" w:author="Dhiman Ghosh" w:date="2021-08-06T13:03:00Z">
              <w:r w:rsidRPr="00777FBC" w:rsidDel="00DB7A4D">
                <w:delText xml:space="preserve">"/" &amp; </w:delText>
              </w:r>
            </w:del>
            <w:proofErr w:type="spellStart"/>
            <w:r w:rsidRPr="00777FBC">
              <w:t>tsc_MCX_GMSXCAPRootURI</w:t>
            </w:r>
            <w:proofErr w:type="spellEnd"/>
            <w:r w:rsidRPr="00777FBC">
              <w:t xml:space="preserve"> &amp; "/" &amp; "</w:t>
            </w:r>
            <w:proofErr w:type="spellStart"/>
            <w:r w:rsidRPr="00777FBC">
              <w:t>org.openmobilealliance.groups</w:t>
            </w:r>
            <w:proofErr w:type="spellEnd"/>
            <w:r w:rsidRPr="00777FBC">
              <w:t>/global/</w:t>
            </w:r>
            <w:proofErr w:type="spellStart"/>
            <w:r w:rsidRPr="00777FBC">
              <w:t>byGroupID</w:t>
            </w:r>
            <w:proofErr w:type="spellEnd"/>
            <w:r w:rsidRPr="00777FBC">
              <w:t xml:space="preserve">/" &amp; </w:t>
            </w:r>
            <w:proofErr w:type="spellStart"/>
            <w:r w:rsidRPr="00777FBC">
              <w:t>px_MCPTT_Group_A_ID</w:t>
            </w:r>
            <w:proofErr w:type="spellEnd"/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points to group configuration document</w:t>
            </w: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  <w:r w:rsidRPr="00777FBC">
              <w:t>TS 24.481 [11]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GROUPCONFIG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="00DB7A4D" w:rsidRPr="00777FBC" w:rsidRDefault="00DB7A4D" w:rsidP="009C3A3A">
            <w:pPr>
              <w:pStyle w:val="TAL"/>
            </w:pPr>
            <w:r w:rsidRPr="00777FBC">
              <w:t xml:space="preserve">    query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As described in Table 5.5.4.10.1-1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  <w:r w:rsidRPr="00777FBC">
              <w:t>TS 33.180 [94]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AUTH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t xml:space="preserve">  HTTP-Version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"HTTP/1.1"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rPr>
                <w:b/>
              </w:rPr>
              <w:t>Cache-Control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  <w:r w:rsidRPr="00777FBC">
              <w:t>RFC 2616 [26]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L"/>
            </w:pPr>
            <w:r w:rsidRPr="00777FBC">
              <w:t xml:space="preserve">  cache-directive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"no-cache"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77FBC">
              <w:rPr>
                <w:rFonts w:ascii="Arial" w:hAnsi="Arial"/>
                <w:b/>
                <w:sz w:val="18"/>
              </w:rPr>
              <w:t>Authorization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7FBC">
              <w:rPr>
                <w:rFonts w:ascii="Arial" w:hAnsi="Arial"/>
                <w:sz w:val="18"/>
              </w:rPr>
              <w:t>RFC 2617 [72]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UECONFIG</w:t>
            </w:r>
          </w:p>
          <w:p w:rsidR="00DB7A4D" w:rsidRPr="00777FBC" w:rsidRDefault="00DB7A4D" w:rsidP="009C3A3A">
            <w:pPr>
              <w:pStyle w:val="TAL"/>
            </w:pPr>
            <w:r w:rsidRPr="00777FBC">
              <w:t>UEUSERPROF</w:t>
            </w:r>
          </w:p>
          <w:p w:rsidR="00DB7A4D" w:rsidRPr="00777FBC" w:rsidRDefault="00DB7A4D" w:rsidP="009C3A3A">
            <w:pPr>
              <w:pStyle w:val="TAL"/>
            </w:pPr>
            <w:r w:rsidRPr="00777FBC">
              <w:t>UESERVCONFIG</w:t>
            </w:r>
          </w:p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7FBC">
              <w:rPr>
                <w:rFonts w:ascii="Arial" w:hAnsi="Arial"/>
                <w:sz w:val="18"/>
              </w:rPr>
              <w:t>GROUPCONFIG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777FBC">
              <w:rPr>
                <w:rFonts w:ascii="Arial" w:hAnsi="Arial"/>
                <w:bCs/>
                <w:sz w:val="18"/>
              </w:rPr>
              <w:t xml:space="preserve">  authentication-scheme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7FBC">
              <w:rPr>
                <w:rFonts w:ascii="Arial" w:hAnsi="Arial"/>
                <w:sz w:val="18"/>
              </w:rPr>
              <w:t>“Bearer”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7FBC">
              <w:rPr>
                <w:rFonts w:ascii="Arial" w:hAnsi="Arial"/>
                <w:sz w:val="18"/>
              </w:rPr>
              <w:t>RFC 6750 [104]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7FBC">
              <w:rPr>
                <w:rFonts w:ascii="Arial" w:hAnsi="Arial"/>
                <w:sz w:val="18"/>
              </w:rPr>
              <w:t xml:space="preserve">  b64token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7FBC">
              <w:rPr>
                <w:rFonts w:ascii="Arial" w:hAnsi="Arial"/>
                <w:sz w:val="18"/>
              </w:rPr>
              <w:t>Access token as assigned to the UE by Token Response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7FBC">
              <w:rPr>
                <w:rFonts w:ascii="Arial" w:hAnsi="Arial"/>
                <w:sz w:val="18"/>
              </w:rPr>
              <w:t>RFC 6750 [104]</w:t>
            </w:r>
          </w:p>
        </w:tc>
        <w:tc>
          <w:tcPr>
            <w:tcW w:w="1134" w:type="dxa"/>
          </w:tcPr>
          <w:p w:rsidR="00DB7A4D" w:rsidRPr="00777FBC" w:rsidRDefault="00DB7A4D" w:rsidP="009C3A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rPr>
                <w:b/>
              </w:rPr>
              <w:t>Authorization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not present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rPr>
                <w:b/>
              </w:rPr>
              <w:t>Content-Type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  <w:r w:rsidRPr="00777FBC">
              <w:t>AUTH</w:t>
            </w: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rPr>
                <w:b/>
                <w:bCs/>
              </w:rPr>
              <w:t xml:space="preserve">  </w:t>
            </w:r>
            <w:r w:rsidRPr="00777FBC">
              <w:t>media-type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"application/x-www-form-</w:t>
            </w:r>
            <w:proofErr w:type="spellStart"/>
            <w:r w:rsidRPr="00777FBC">
              <w:t>urlencoded</w:t>
            </w:r>
            <w:proofErr w:type="spellEnd"/>
            <w:r w:rsidRPr="00777FBC">
              <w:t>"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RDefault="00DB7A4D" w:rsidP="009C3A3A">
            <w:pPr>
              <w:pStyle w:val="TAL"/>
              <w:rPr>
                <w:b/>
              </w:rPr>
            </w:pPr>
            <w:r w:rsidRPr="00777FBC">
              <w:rPr>
                <w:b/>
              </w:rPr>
              <w:t>Content-Type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Not present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Tr="009C3A3A">
        <w:trPr>
          <w:cantSplit/>
          <w:jc w:val="center"/>
        </w:trPr>
        <w:tc>
          <w:tcPr>
            <w:tcW w:w="2835" w:type="dxa"/>
          </w:tcPr>
          <w:p w:rsidR="00DB7A4D" w:rsidRPr="00777FBC" w:rsidDel="005427AE" w:rsidRDefault="00DB7A4D" w:rsidP="009C3A3A">
            <w:pPr>
              <w:pStyle w:val="TAL"/>
              <w:rPr>
                <w:rFonts w:cs="Arial"/>
                <w:szCs w:val="18"/>
              </w:rPr>
            </w:pPr>
            <w:r w:rsidRPr="00777FBC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  <w:r w:rsidRPr="00777FBC">
              <w:t>Not present</w:t>
            </w:r>
          </w:p>
        </w:tc>
        <w:tc>
          <w:tcPr>
            <w:tcW w:w="2126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418" w:type="dxa"/>
          </w:tcPr>
          <w:p w:rsidR="00DB7A4D" w:rsidRPr="00777FBC" w:rsidRDefault="00DB7A4D" w:rsidP="009C3A3A">
            <w:pPr>
              <w:pStyle w:val="TAL"/>
            </w:pPr>
          </w:p>
        </w:tc>
        <w:tc>
          <w:tcPr>
            <w:tcW w:w="1134" w:type="dxa"/>
          </w:tcPr>
          <w:p w:rsidR="00DB7A4D" w:rsidRPr="00777FBC" w:rsidRDefault="00DB7A4D" w:rsidP="009C3A3A">
            <w:pPr>
              <w:pStyle w:val="TAL"/>
            </w:pPr>
          </w:p>
        </w:tc>
      </w:tr>
      <w:tr w:rsidR="00DB7A4D" w:rsidRPr="00777FBC" w:rsidDel="0066688D" w:rsidTr="009C3A3A">
        <w:trPr>
          <w:cantSplit/>
          <w:jc w:val="center"/>
        </w:trPr>
        <w:tc>
          <w:tcPr>
            <w:tcW w:w="9639" w:type="dxa"/>
            <w:gridSpan w:val="5"/>
          </w:tcPr>
          <w:p w:rsidR="00DB7A4D" w:rsidRPr="00777FBC" w:rsidRDefault="00DB7A4D" w:rsidP="009C3A3A">
            <w:pPr>
              <w:pStyle w:val="TAN"/>
            </w:pPr>
            <w:r w:rsidRPr="00777FBC">
              <w:lastRenderedPageBreak/>
              <w:t>NOTE 1a:</w:t>
            </w:r>
            <w:r w:rsidRPr="00777FBC">
              <w:tab/>
              <w:t xml:space="preserve">AUID1 </w:t>
            </w:r>
            <w:r w:rsidRPr="00777FBC">
              <w:tab/>
              <w:t>= "org.3gpp.mcptt.ue-config" for Condition MCPTT</w:t>
            </w:r>
            <w:r w:rsidRPr="00777FBC">
              <w:br/>
              <w:t xml:space="preserve">AUID1 </w:t>
            </w:r>
            <w:r w:rsidRPr="00777FBC">
              <w:tab/>
              <w:t xml:space="preserve">= "org.3gpp.mcvideo.ue-config" for Condition </w:t>
            </w:r>
            <w:proofErr w:type="spellStart"/>
            <w:r w:rsidRPr="00777FBC">
              <w:t>MCVideo</w:t>
            </w:r>
            <w:proofErr w:type="spellEnd"/>
            <w:r w:rsidRPr="00777FBC">
              <w:br/>
              <w:t xml:space="preserve">AUID1 </w:t>
            </w:r>
            <w:r w:rsidRPr="00777FBC">
              <w:tab/>
              <w:t xml:space="preserve">= "org.3gpp.mcdata.ue-config" for Condition </w:t>
            </w:r>
            <w:proofErr w:type="spellStart"/>
            <w:r w:rsidRPr="00777FBC">
              <w:t>MCData</w:t>
            </w:r>
            <w:proofErr w:type="spellEnd"/>
          </w:p>
          <w:p w:rsidR="00DB7A4D" w:rsidRPr="00777FBC" w:rsidRDefault="00DB7A4D" w:rsidP="009C3A3A">
            <w:pPr>
              <w:pStyle w:val="TAN"/>
            </w:pPr>
            <w:r w:rsidRPr="00777FBC">
              <w:t>NOTE 1b:</w:t>
            </w:r>
            <w:r w:rsidRPr="00777FBC">
              <w:tab/>
              <w:t xml:space="preserve">AUID2 </w:t>
            </w:r>
            <w:r w:rsidRPr="00777FBC">
              <w:tab/>
              <w:t>= "org.3gpp.mcptt.user-profile" for Condition MCPTT</w:t>
            </w:r>
            <w:r w:rsidRPr="00777FBC">
              <w:br/>
              <w:t xml:space="preserve">AUID2 </w:t>
            </w:r>
            <w:r w:rsidRPr="00777FBC">
              <w:tab/>
              <w:t xml:space="preserve">= "org.3gpp.mcvideo.user-profile" for Condition </w:t>
            </w:r>
            <w:proofErr w:type="spellStart"/>
            <w:r w:rsidRPr="00777FBC">
              <w:t>MCVideo</w:t>
            </w:r>
            <w:proofErr w:type="spellEnd"/>
            <w:r w:rsidRPr="00777FBC">
              <w:br/>
              <w:t xml:space="preserve">AUID2 </w:t>
            </w:r>
            <w:r w:rsidRPr="00777FBC">
              <w:tab/>
              <w:t xml:space="preserve">= "org.3gpp.mcdata.user-profile" for Condition </w:t>
            </w:r>
            <w:proofErr w:type="spellStart"/>
            <w:r w:rsidRPr="00777FBC">
              <w:t>MCData</w:t>
            </w:r>
            <w:proofErr w:type="spellEnd"/>
          </w:p>
          <w:p w:rsidR="00DB7A4D" w:rsidRPr="00777FBC" w:rsidRDefault="00DB7A4D" w:rsidP="009C3A3A">
            <w:pPr>
              <w:pStyle w:val="TAN"/>
            </w:pPr>
            <w:r w:rsidRPr="00777FBC">
              <w:t>NOTE 1c:</w:t>
            </w:r>
            <w:r w:rsidRPr="00777FBC">
              <w:tab/>
              <w:t xml:space="preserve">AUID3 </w:t>
            </w:r>
            <w:r w:rsidRPr="00777FBC">
              <w:tab/>
              <w:t>= "org.3gpp.mcptt.service-config" for Condition MCPTT</w:t>
            </w:r>
            <w:r w:rsidRPr="00777FBC">
              <w:br/>
              <w:t xml:space="preserve">AUID3 </w:t>
            </w:r>
            <w:r w:rsidRPr="00777FBC">
              <w:tab/>
              <w:t xml:space="preserve">= "org.3gpp.mcvideo.service-config" for Condition </w:t>
            </w:r>
            <w:proofErr w:type="spellStart"/>
            <w:r w:rsidRPr="00777FBC">
              <w:t>MCVideo</w:t>
            </w:r>
            <w:proofErr w:type="spellEnd"/>
            <w:r w:rsidRPr="00777FBC">
              <w:br/>
              <w:t xml:space="preserve">AUID3 </w:t>
            </w:r>
            <w:r w:rsidRPr="00777FBC">
              <w:tab/>
              <w:t xml:space="preserve">= "org.3gpp.mcdata.service-config" for Condition </w:t>
            </w:r>
            <w:proofErr w:type="spellStart"/>
            <w:r w:rsidRPr="00777FBC">
              <w:t>MCData</w:t>
            </w:r>
            <w:proofErr w:type="spellEnd"/>
          </w:p>
          <w:p w:rsidR="00DB7A4D" w:rsidRPr="00777FBC" w:rsidRDefault="00DB7A4D" w:rsidP="009C3A3A">
            <w:pPr>
              <w:pStyle w:val="TAN"/>
            </w:pPr>
            <w:r w:rsidRPr="00777FBC">
              <w:t>NOTE 2:</w:t>
            </w:r>
            <w:r w:rsidRPr="00777FBC">
              <w:tab/>
              <w:t xml:space="preserve">XUID </w:t>
            </w:r>
            <w:r w:rsidRPr="00777FBC">
              <w:tab/>
            </w:r>
            <w:r w:rsidRPr="00777FBC">
              <w:tab/>
              <w:t xml:space="preserve">= "sip:" &amp; </w:t>
            </w:r>
            <w:proofErr w:type="spellStart"/>
            <w:r w:rsidRPr="00777FBC">
              <w:t>px_MCPTT_ID_User_A</w:t>
            </w:r>
            <w:proofErr w:type="spellEnd"/>
            <w:r w:rsidRPr="00777FBC">
              <w:t xml:space="preserve"> for Condition MCPTT</w:t>
            </w:r>
            <w:r w:rsidRPr="00777FBC">
              <w:br/>
              <w:t xml:space="preserve">XUID </w:t>
            </w:r>
            <w:r w:rsidRPr="00777FBC">
              <w:tab/>
            </w:r>
            <w:r w:rsidRPr="00777FBC">
              <w:tab/>
              <w:t xml:space="preserve">= "sip:" &amp; </w:t>
            </w:r>
            <w:proofErr w:type="spellStart"/>
            <w:r w:rsidRPr="00777FBC">
              <w:t>px_MCVideo_ID_User_A</w:t>
            </w:r>
            <w:proofErr w:type="spellEnd"/>
            <w:r w:rsidRPr="00777FBC">
              <w:t xml:space="preserve"> for Condition </w:t>
            </w:r>
            <w:proofErr w:type="spellStart"/>
            <w:r w:rsidRPr="00777FBC">
              <w:t>MCVideo</w:t>
            </w:r>
            <w:proofErr w:type="spellEnd"/>
            <w:r w:rsidRPr="00777FBC">
              <w:br/>
              <w:t xml:space="preserve">XUID </w:t>
            </w:r>
            <w:r w:rsidRPr="00777FBC">
              <w:tab/>
            </w:r>
            <w:r w:rsidRPr="00777FBC">
              <w:tab/>
              <w:t xml:space="preserve">= "sip:" &amp; </w:t>
            </w:r>
            <w:proofErr w:type="spellStart"/>
            <w:r w:rsidRPr="00777FBC">
              <w:t>px_MCData_ID_User_A</w:t>
            </w:r>
            <w:proofErr w:type="spellEnd"/>
            <w:r w:rsidRPr="00777FBC">
              <w:t xml:space="preserve"> for Condition </w:t>
            </w:r>
            <w:proofErr w:type="spellStart"/>
            <w:r w:rsidRPr="00777FBC">
              <w:t>MCData</w:t>
            </w:r>
            <w:proofErr w:type="spellEnd"/>
          </w:p>
          <w:p w:rsidR="00DB7A4D" w:rsidRPr="00777FBC" w:rsidRDefault="00DB7A4D" w:rsidP="009C3A3A">
            <w:pPr>
              <w:pStyle w:val="TAN"/>
            </w:pPr>
            <w:r w:rsidRPr="00777FBC">
              <w:t>NOTE 3:</w:t>
            </w:r>
            <w:r w:rsidRPr="00777FBC">
              <w:tab/>
              <w:t>MCSUEID = Instance id of the UE (derived from the IMEI according to 23.003 [69] clause 13.8)</w:t>
            </w:r>
          </w:p>
          <w:p w:rsidR="00DB7A4D" w:rsidRPr="00777FBC" w:rsidDel="0066688D" w:rsidRDefault="00DB7A4D" w:rsidP="009C3A3A">
            <w:pPr>
              <w:pStyle w:val="TAL"/>
            </w:pPr>
            <w:r w:rsidRPr="00777FBC">
              <w:t>NOTE 4:</w:t>
            </w:r>
            <w:r w:rsidRPr="00777FBC">
              <w:tab/>
              <w:t>profile-index is the same as in the &lt;user-profile-index&gt; attribute of the corresponding document</w:t>
            </w:r>
          </w:p>
        </w:tc>
      </w:tr>
    </w:tbl>
    <w:p w:rsidR="004048AA" w:rsidRDefault="004048AA" w:rsidP="004048AA">
      <w:pPr>
        <w:rPr>
          <w:rFonts w:ascii="Arial" w:hAnsi="Arial" w:cs="Arial"/>
          <w:color w:val="0070C0"/>
          <w:sz w:val="28"/>
          <w:szCs w:val="28"/>
        </w:rPr>
      </w:pPr>
    </w:p>
    <w:p w:rsidR="004048AA" w:rsidRDefault="004048AA" w:rsidP="004048AA">
      <w:pPr>
        <w:rPr>
          <w:rFonts w:ascii="Arial" w:hAnsi="Arial" w:cs="Arial"/>
          <w:color w:val="0070C0"/>
          <w:sz w:val="28"/>
          <w:szCs w:val="28"/>
        </w:rPr>
      </w:pPr>
      <w:r w:rsidRPr="00704EEF">
        <w:rPr>
          <w:rFonts w:ascii="Arial" w:hAnsi="Arial" w:cs="Arial"/>
          <w:color w:val="0070C0"/>
          <w:sz w:val="28"/>
          <w:szCs w:val="28"/>
        </w:rPr>
        <w:t>&lt;End of modification&gt;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FB1" w:rsidRDefault="009F6FB1">
      <w:r>
        <w:separator/>
      </w:r>
    </w:p>
  </w:endnote>
  <w:endnote w:type="continuationSeparator" w:id="0">
    <w:p w:rsidR="009F6FB1" w:rsidRDefault="009F6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FB1" w:rsidRDefault="009F6FB1">
      <w:r>
        <w:separator/>
      </w:r>
    </w:p>
  </w:footnote>
  <w:footnote w:type="continuationSeparator" w:id="0">
    <w:p w:rsidR="009F6FB1" w:rsidRDefault="009F6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4660C">
      <w:fldChar w:fldCharType="begin"/>
    </w:r>
    <w:r w:rsidR="00374DD4">
      <w:instrText>PAGE</w:instrText>
    </w:r>
    <w:r w:rsidR="0044660C">
      <w:fldChar w:fldCharType="separate"/>
    </w:r>
    <w:r>
      <w:rPr>
        <w:noProof/>
      </w:rPr>
      <w:t>1</w:t>
    </w:r>
    <w:r w:rsidR="0044660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6352"/>
    <w:multiLevelType w:val="hybridMultilevel"/>
    <w:tmpl w:val="8B92E728"/>
    <w:lvl w:ilvl="0" w:tplc="5C7C79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433F6"/>
    <w:rsid w:val="00084857"/>
    <w:rsid w:val="000A6394"/>
    <w:rsid w:val="000B7FED"/>
    <w:rsid w:val="000C038A"/>
    <w:rsid w:val="000C6598"/>
    <w:rsid w:val="000D44B3"/>
    <w:rsid w:val="000E28D0"/>
    <w:rsid w:val="000F6C2E"/>
    <w:rsid w:val="00145D43"/>
    <w:rsid w:val="001524C5"/>
    <w:rsid w:val="00192C46"/>
    <w:rsid w:val="001A08B3"/>
    <w:rsid w:val="001A7B60"/>
    <w:rsid w:val="001B52F0"/>
    <w:rsid w:val="001B7A65"/>
    <w:rsid w:val="001E41F3"/>
    <w:rsid w:val="001E4623"/>
    <w:rsid w:val="0026004D"/>
    <w:rsid w:val="002640DD"/>
    <w:rsid w:val="00275D12"/>
    <w:rsid w:val="00280127"/>
    <w:rsid w:val="00284FEB"/>
    <w:rsid w:val="002860C4"/>
    <w:rsid w:val="0029086D"/>
    <w:rsid w:val="002B5741"/>
    <w:rsid w:val="002E472E"/>
    <w:rsid w:val="00305409"/>
    <w:rsid w:val="0032314D"/>
    <w:rsid w:val="0033541D"/>
    <w:rsid w:val="003609EF"/>
    <w:rsid w:val="0036231A"/>
    <w:rsid w:val="003670F9"/>
    <w:rsid w:val="00374DD4"/>
    <w:rsid w:val="00375FE4"/>
    <w:rsid w:val="003C568F"/>
    <w:rsid w:val="003E1A36"/>
    <w:rsid w:val="004048AA"/>
    <w:rsid w:val="00410371"/>
    <w:rsid w:val="004242F1"/>
    <w:rsid w:val="0044660C"/>
    <w:rsid w:val="00465B92"/>
    <w:rsid w:val="004B75B7"/>
    <w:rsid w:val="0051580D"/>
    <w:rsid w:val="00531B84"/>
    <w:rsid w:val="00547111"/>
    <w:rsid w:val="005673E8"/>
    <w:rsid w:val="00592D74"/>
    <w:rsid w:val="005C42FF"/>
    <w:rsid w:val="005E2C44"/>
    <w:rsid w:val="00617180"/>
    <w:rsid w:val="00621188"/>
    <w:rsid w:val="006257ED"/>
    <w:rsid w:val="0064243A"/>
    <w:rsid w:val="00662389"/>
    <w:rsid w:val="00665C47"/>
    <w:rsid w:val="00695808"/>
    <w:rsid w:val="006B46FB"/>
    <w:rsid w:val="006D4FE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E53"/>
    <w:rsid w:val="008B0B4D"/>
    <w:rsid w:val="008C4955"/>
    <w:rsid w:val="008F3789"/>
    <w:rsid w:val="008F686C"/>
    <w:rsid w:val="00911CB1"/>
    <w:rsid w:val="009148DE"/>
    <w:rsid w:val="00941E30"/>
    <w:rsid w:val="00966BE9"/>
    <w:rsid w:val="009777D9"/>
    <w:rsid w:val="0098573B"/>
    <w:rsid w:val="00991B88"/>
    <w:rsid w:val="009A5753"/>
    <w:rsid w:val="009A579D"/>
    <w:rsid w:val="009E3297"/>
    <w:rsid w:val="009F6FB1"/>
    <w:rsid w:val="009F734F"/>
    <w:rsid w:val="00A01B7B"/>
    <w:rsid w:val="00A246B6"/>
    <w:rsid w:val="00A47E70"/>
    <w:rsid w:val="00A50CF0"/>
    <w:rsid w:val="00A52007"/>
    <w:rsid w:val="00A72C40"/>
    <w:rsid w:val="00A7671C"/>
    <w:rsid w:val="00AA2CBC"/>
    <w:rsid w:val="00AC5820"/>
    <w:rsid w:val="00AD1CD8"/>
    <w:rsid w:val="00B02D88"/>
    <w:rsid w:val="00B258BB"/>
    <w:rsid w:val="00B67B97"/>
    <w:rsid w:val="00B968C8"/>
    <w:rsid w:val="00BA3EC5"/>
    <w:rsid w:val="00BA51D9"/>
    <w:rsid w:val="00BB5DFC"/>
    <w:rsid w:val="00BD279D"/>
    <w:rsid w:val="00BD6BB8"/>
    <w:rsid w:val="00C10A9F"/>
    <w:rsid w:val="00C175D0"/>
    <w:rsid w:val="00C66BA2"/>
    <w:rsid w:val="00C95985"/>
    <w:rsid w:val="00CB021A"/>
    <w:rsid w:val="00CC5026"/>
    <w:rsid w:val="00CC68D0"/>
    <w:rsid w:val="00D03F9A"/>
    <w:rsid w:val="00D06D51"/>
    <w:rsid w:val="00D24991"/>
    <w:rsid w:val="00D50255"/>
    <w:rsid w:val="00D66520"/>
    <w:rsid w:val="00D71A74"/>
    <w:rsid w:val="00DB58DE"/>
    <w:rsid w:val="00DB7A4D"/>
    <w:rsid w:val="00DD4450"/>
    <w:rsid w:val="00DE34CF"/>
    <w:rsid w:val="00E13F3D"/>
    <w:rsid w:val="00E34898"/>
    <w:rsid w:val="00E42D1D"/>
    <w:rsid w:val="00E50294"/>
    <w:rsid w:val="00EB09B7"/>
    <w:rsid w:val="00EE7D7C"/>
    <w:rsid w:val="00F04199"/>
    <w:rsid w:val="00F21B7E"/>
    <w:rsid w:val="00F25D98"/>
    <w:rsid w:val="00F27365"/>
    <w:rsid w:val="00F27B26"/>
    <w:rsid w:val="00F300FB"/>
    <w:rsid w:val="00F52113"/>
    <w:rsid w:val="00F7037D"/>
    <w:rsid w:val="00F7324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04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4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48A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31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4B2E-5A72-4435-8D13-23B6166B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4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Dhiman Ghosh</cp:lastModifiedBy>
  <cp:revision>35</cp:revision>
  <cp:lastPrinted>1899-12-31T23:00:00Z</cp:lastPrinted>
  <dcterms:created xsi:type="dcterms:W3CDTF">2020-02-03T08:32:00Z</dcterms:created>
  <dcterms:modified xsi:type="dcterms:W3CDTF">2021-08-06T10:11:00Z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